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Glenrothes and Mid Fife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Glenrothes and Mid Fife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Glenrothes and Mid Fife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Glenrothes and Mid Fife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Glenrothes and Mid Fife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Glenrothes and Mid Fife are estimated to have a score of 1-2 on the PGSI (low-risk gambling), whilst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71.2% </w:t>
      </w:r>
      <w:r w:rsidRPr="004747BF">
        <w:rPr>
          <w:rFonts w:ascii="Libre Franklin Light" w:eastAsia="Times New Roman" w:hAnsi="Libre Franklin Light" w:cs="Calibri Light"/>
        </w:rPr>
        <w:t xml:space="preserve">of those respondents classified as PGSI 8+ in Glenrothes and Mid Fife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Glenrothes and Mid Fife is estimated to be </w:t>
      </w:r>
      <w:r w:rsidRPr="00773DF7">
        <w:rPr>
          <w:rFonts w:ascii="Libre Franklin Light" w:eastAsia="Times New Roman" w:hAnsi="Libre Franklin Light" w:cs="Calibri Light"/>
          <w:b/>
          <w:bCs/>
          <w:color w:val="C45911" w:themeColor="accent2" w:themeShade="BF"/>
        </w:rPr>
        <w:t xml:space="preserve">£2,886,047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Glenrothes and Mid Fife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Glenrothes and Mid Fife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Glenrothes and Mid Fife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Glenrothes and Mid Fife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lenrothes and Mid Fif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Glenrothes and Mid Fife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lenrothes and Mid Fif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Glenrothes and Mid Fife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Glenrothes and Mid Fife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71.2%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lenrothes and Mid Fif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Glenrothes and Mid Fife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12.5%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Glenrothes and Mid Fife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Glenrothes and Mid Fife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86.9%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Glenrothes and Mid Fife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Glenrothes and Mid Fife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Glenrothes and Mid Fife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£2,886,047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Glenrothes and Mid Fife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£47,009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£972,172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£69,643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£19,587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£35,910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£1,741,726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£2,886,047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Glenrothes and Mid Fife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Glenrothes and Mid Fife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Glenrothes and Mid Fife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Glenrothes and Mid Fife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Glenrothes and Mid Fife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Glenrothes and Mid Fife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Glenrothes and Mid Fife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Glenrothes and Mid Fife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Glenrothes and Mid Fife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Glenrothes and Mid Fife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Glenrothes and Mid Fife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Glenrothes and Mid Fife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2FA2375-D740-44C5-BF44-32ED36BDCAF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